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6470"/>
      </w:tblGrid>
      <w:tr w:rsidR="001B2ABD" w14:paraId="19EA5DC4" w14:textId="77777777" w:rsidTr="001B2ABD">
        <w:trPr>
          <w:trHeight w:val="4410"/>
        </w:trPr>
        <w:tc>
          <w:tcPr>
            <w:tcW w:w="3600" w:type="dxa"/>
            <w:vAlign w:val="bottom"/>
          </w:tcPr>
          <w:p w14:paraId="0FA92C09" w14:textId="07AFF4D4" w:rsidR="001B2ABD" w:rsidRDefault="002469B1" w:rsidP="001B2ABD">
            <w:pPr>
              <w:tabs>
                <w:tab w:val="left" w:pos="990"/>
              </w:tabs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04502111" wp14:editId="16E0EFBB">
                  <wp:extent cx="2120265" cy="2344112"/>
                  <wp:effectExtent l="0" t="0" r="0" b="0"/>
                  <wp:docPr id="13003861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0386124" name="Picture 130038612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2108" cy="23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680B19E7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470" w:type="dxa"/>
            <w:vAlign w:val="bottom"/>
          </w:tcPr>
          <w:p w14:paraId="0CED9B72" w14:textId="5DBC6463" w:rsidR="001B2ABD" w:rsidRPr="002469B1" w:rsidRDefault="002469B1" w:rsidP="001B2ABD">
            <w:pPr>
              <w:pStyle w:val="Title"/>
              <w:rPr>
                <w:color w:val="0070C0"/>
              </w:rPr>
            </w:pPr>
            <w:r w:rsidRPr="002469B1">
              <w:rPr>
                <w:color w:val="0070C0"/>
              </w:rPr>
              <w:t>KUMARI</w:t>
            </w:r>
            <w:r w:rsidR="00012C0A">
              <w:rPr>
                <w:color w:val="0070C0"/>
              </w:rPr>
              <w:t xml:space="preserve"> VIPLAVI</w:t>
            </w:r>
          </w:p>
          <w:p w14:paraId="127126CE" w14:textId="6CC2E9A8" w:rsidR="001B2ABD" w:rsidRDefault="00584EAF" w:rsidP="001B2ABD">
            <w:pPr>
              <w:pStyle w:val="Subtitle"/>
            </w:pPr>
            <w:r w:rsidRPr="00012C0A">
              <w:rPr>
                <w:color w:val="002060"/>
                <w:spacing w:val="0"/>
                <w:w w:val="82"/>
              </w:rPr>
              <w:t>MBBS, MS(OBGY</w:t>
            </w:r>
            <w:r w:rsidRPr="00012C0A">
              <w:rPr>
                <w:color w:val="002060"/>
                <w:spacing w:val="15"/>
                <w:w w:val="82"/>
              </w:rPr>
              <w:t>)</w:t>
            </w:r>
          </w:p>
        </w:tc>
      </w:tr>
      <w:tr w:rsidR="001B2ABD" w14:paraId="5D8DD05A" w14:textId="77777777" w:rsidTr="001B2ABD">
        <w:tc>
          <w:tcPr>
            <w:tcW w:w="3600" w:type="dxa"/>
          </w:tcPr>
          <w:p w14:paraId="6F5A6D6E" w14:textId="77777777" w:rsidR="002469B1" w:rsidRPr="002469B1" w:rsidRDefault="002469B1" w:rsidP="002469B1"/>
          <w:p w14:paraId="6610859D" w14:textId="0825D936" w:rsidR="00036450" w:rsidRDefault="00036450" w:rsidP="002469B1"/>
          <w:p w14:paraId="22E2BBFE" w14:textId="77777777" w:rsidR="00036450" w:rsidRDefault="00036450" w:rsidP="00036450"/>
          <w:sdt>
            <w:sdtPr>
              <w:id w:val="-1954003311"/>
              <w:placeholder>
                <w:docPart w:val="B3FCFDE9B3A647DDB6D5AEBE072A4FB3"/>
              </w:placeholder>
              <w:temporary/>
              <w:showingPlcHdr/>
              <w15:appearance w15:val="hidden"/>
            </w:sdtPr>
            <w:sdtEndPr/>
            <w:sdtContent>
              <w:p w14:paraId="6F52BE96" w14:textId="77777777" w:rsidR="00036450" w:rsidRPr="00CB0055" w:rsidRDefault="00CB0055" w:rsidP="00CB0055">
                <w:pPr>
                  <w:pStyle w:val="Heading3"/>
                </w:pPr>
                <w:r w:rsidRPr="00CB0055">
                  <w:t>Contact</w:t>
                </w:r>
              </w:p>
            </w:sdtContent>
          </w:sdt>
          <w:p w14:paraId="25A9DA1F" w14:textId="0A7D9205" w:rsidR="002469B1" w:rsidRDefault="002469B1" w:rsidP="004D3011">
            <w:r w:rsidRPr="002469B1">
              <w:rPr>
                <w:color w:val="548AB7" w:themeColor="accent1" w:themeShade="BF"/>
              </w:rPr>
              <w:t>PHONE</w:t>
            </w:r>
            <w:r>
              <w:t>: 731979230</w:t>
            </w:r>
            <w:r w:rsidR="00541ADF">
              <w:t>5</w:t>
            </w:r>
            <w:r w:rsidR="00012C0A">
              <w:t>,7979849072</w:t>
            </w:r>
          </w:p>
          <w:p w14:paraId="6D40C90D" w14:textId="3EAD1345" w:rsidR="004D3011" w:rsidRDefault="002469B1" w:rsidP="004D3011">
            <w:r w:rsidRPr="002469B1">
              <w:rPr>
                <w:color w:val="548AB7" w:themeColor="accent1" w:themeShade="BF"/>
              </w:rPr>
              <w:t>ADDRESS:</w:t>
            </w:r>
            <w:r>
              <w:t xml:space="preserve"> </w:t>
            </w:r>
            <w:r w:rsidR="00BC1B04">
              <w:t>Kolkata,700156</w:t>
            </w:r>
          </w:p>
          <w:p w14:paraId="5AFA0C98" w14:textId="426AEFE6" w:rsidR="004D3011" w:rsidRDefault="00647D72" w:rsidP="002469B1">
            <w:sdt>
              <w:sdtPr>
                <w:id w:val="-240260293"/>
                <w:placeholder>
                  <w:docPart w:val="7BFE19873797410597CA27A573D48C24"/>
                </w:placeholder>
                <w:temporary/>
                <w:showingPlcHdr/>
                <w15:appearance w15:val="hidden"/>
              </w:sdtPr>
              <w:sdtEndPr/>
              <w:sdtContent>
                <w:r w:rsidR="004D3011" w:rsidRPr="002469B1">
                  <w:rPr>
                    <w:color w:val="548AB7" w:themeColor="accent1" w:themeShade="BF"/>
                  </w:rPr>
                  <w:t>EMAIL:</w:t>
                </w:r>
              </w:sdtContent>
            </w:sdt>
            <w:r w:rsidR="002469B1">
              <w:t>drviplavi03@gmail.com</w:t>
            </w:r>
          </w:p>
          <w:p w14:paraId="378E232C" w14:textId="77777777" w:rsidR="002469B1" w:rsidRDefault="002469B1" w:rsidP="002469B1"/>
          <w:p w14:paraId="2019AE91" w14:textId="7A0BFB4B" w:rsidR="009E5A1D" w:rsidRPr="00CB0055" w:rsidRDefault="009E5A1D" w:rsidP="002469B1"/>
          <w:p w14:paraId="45C1F7AA" w14:textId="1F552287" w:rsidR="002469B1" w:rsidRDefault="002469B1" w:rsidP="002469B1"/>
          <w:p w14:paraId="1A91564C" w14:textId="21CED733" w:rsidR="004D3011" w:rsidRPr="004D3011" w:rsidRDefault="004D3011" w:rsidP="004D3011"/>
        </w:tc>
        <w:tc>
          <w:tcPr>
            <w:tcW w:w="720" w:type="dxa"/>
          </w:tcPr>
          <w:p w14:paraId="54A85E60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470" w:type="dxa"/>
          </w:tcPr>
          <w:sdt>
            <w:sdtPr>
              <w:id w:val="1049110328"/>
              <w:placeholder>
                <w:docPart w:val="7F45DB3316194A6CB573EA2AFFA20420"/>
              </w:placeholder>
              <w:temporary/>
              <w:showingPlcHdr/>
              <w15:appearance w15:val="hidden"/>
            </w:sdtPr>
            <w:sdtEndPr/>
            <w:sdtContent>
              <w:p w14:paraId="5A396EA0" w14:textId="77777777" w:rsidR="001B2ABD" w:rsidRDefault="00E25A26" w:rsidP="00036450">
                <w:pPr>
                  <w:pStyle w:val="Heading2"/>
                </w:pPr>
                <w:r w:rsidRPr="00036450">
                  <w:t>EDUCATION</w:t>
                </w:r>
              </w:p>
            </w:sdtContent>
          </w:sdt>
          <w:p w14:paraId="5DBE874E" w14:textId="4C9BB703" w:rsidR="00012C0A" w:rsidRDefault="00012C0A" w:rsidP="00012C0A">
            <w:pPr>
              <w:pStyle w:val="Heading4"/>
            </w:pPr>
            <w:r>
              <w:t>TATA Medical Centre</w:t>
            </w:r>
          </w:p>
          <w:p w14:paraId="5CB51698" w14:textId="1177A4CB" w:rsidR="00412E0C" w:rsidRPr="00412E0C" w:rsidRDefault="00412E0C" w:rsidP="00412E0C">
            <w:r>
              <w:t>1</w:t>
            </w:r>
            <w:r w:rsidRPr="00412E0C">
              <w:rPr>
                <w:vertAlign w:val="superscript"/>
              </w:rPr>
              <w:t>st</w:t>
            </w:r>
            <w:r>
              <w:t xml:space="preserve"> Year Resident</w:t>
            </w:r>
          </w:p>
          <w:p w14:paraId="23DF8E27" w14:textId="34F28614" w:rsidR="00012C0A" w:rsidRDefault="00012C0A" w:rsidP="00012C0A">
            <w:proofErr w:type="spellStart"/>
            <w:r>
              <w:t>DrNBSS</w:t>
            </w:r>
            <w:proofErr w:type="spellEnd"/>
            <w:r>
              <w:t xml:space="preserve"> Resident</w:t>
            </w:r>
          </w:p>
          <w:p w14:paraId="64170055" w14:textId="77777777" w:rsidR="00012C0A" w:rsidRPr="00012C0A" w:rsidRDefault="00012C0A" w:rsidP="00012C0A"/>
          <w:p w14:paraId="6BA5F169" w14:textId="1EF95563" w:rsidR="004D3011" w:rsidRDefault="009E5A1D" w:rsidP="00305903">
            <w:pPr>
              <w:pStyle w:val="Heading4"/>
            </w:pPr>
            <w:r>
              <w:t xml:space="preserve">ABVIMS </w:t>
            </w:r>
            <w:r w:rsidR="00305903">
              <w:t xml:space="preserve">&amp; Dr RML Hospital, New Delhi </w:t>
            </w:r>
          </w:p>
          <w:p w14:paraId="134045EC" w14:textId="00025DF2" w:rsidR="00305903" w:rsidRDefault="00305903" w:rsidP="00305903">
            <w:r>
              <w:t>MS OBGY</w:t>
            </w:r>
          </w:p>
          <w:p w14:paraId="65979C8A" w14:textId="6F17DBA1" w:rsidR="00305903" w:rsidRDefault="00305903" w:rsidP="00305903">
            <w:r>
              <w:t>2019-2022</w:t>
            </w:r>
          </w:p>
          <w:p w14:paraId="5E8031E4" w14:textId="0FECEBC5" w:rsidR="00305903" w:rsidRDefault="00305903" w:rsidP="00305903">
            <w:r>
              <w:t>NARCHI 2021: Oral paper presentation: A case of hereditary spherocytosis in pregnancy</w:t>
            </w:r>
          </w:p>
          <w:p w14:paraId="7C141E89" w14:textId="2AE47B16" w:rsidR="00305903" w:rsidRDefault="00305903" w:rsidP="00305903">
            <w:r>
              <w:t xml:space="preserve"> </w:t>
            </w:r>
          </w:p>
          <w:p w14:paraId="5702EBC2" w14:textId="21C9575A" w:rsidR="00305903" w:rsidRDefault="00305903" w:rsidP="00305903">
            <w:r>
              <w:t>FOGSI International conference 2021: Oral paper presentation: Role of ratio of placental thickness and estimated fetal weight at midterm sonography in prediction of SGA newborns at birth</w:t>
            </w:r>
          </w:p>
          <w:p w14:paraId="582B4AC5" w14:textId="0FFE2393" w:rsidR="00036450" w:rsidRDefault="00305903" w:rsidP="00036450">
            <w:r>
              <w:t xml:space="preserve"> </w:t>
            </w:r>
          </w:p>
          <w:p w14:paraId="2A9E746B" w14:textId="3F2D5FBD" w:rsidR="00036450" w:rsidRDefault="00305903" w:rsidP="00305903">
            <w:pPr>
              <w:pStyle w:val="Heading4"/>
            </w:pPr>
            <w:r>
              <w:t>AIIMS Patna</w:t>
            </w:r>
          </w:p>
          <w:p w14:paraId="0F48BFB8" w14:textId="7309F473" w:rsidR="00305903" w:rsidRDefault="00305903" w:rsidP="00305903">
            <w:r>
              <w:t>MBBS</w:t>
            </w:r>
          </w:p>
          <w:p w14:paraId="2618DDA5" w14:textId="015DB244" w:rsidR="00305903" w:rsidRPr="00305903" w:rsidRDefault="00305903" w:rsidP="00305903">
            <w:r>
              <w:t>2012-2017</w:t>
            </w:r>
          </w:p>
          <w:p w14:paraId="1BE4F9FA" w14:textId="23AEF842" w:rsidR="00036450" w:rsidRDefault="00036450" w:rsidP="00036450"/>
          <w:sdt>
            <w:sdtPr>
              <w:id w:val="1001553383"/>
              <w:placeholder>
                <w:docPart w:val="CFB4CDA0FBB94BADAE1D29BC2610E009"/>
              </w:placeholder>
              <w:temporary/>
              <w:showingPlcHdr/>
              <w15:appearance w15:val="hidden"/>
            </w:sdtPr>
            <w:sdtEndPr/>
            <w:sdtContent>
              <w:p w14:paraId="73545FA0" w14:textId="5896D1C1" w:rsidR="004D3011" w:rsidRPr="00305903" w:rsidRDefault="00036450" w:rsidP="00305903">
                <w:pPr>
                  <w:pStyle w:val="Heading2"/>
                </w:pPr>
                <w:r w:rsidRPr="00036450">
                  <w:t>WORK EXPERIENCE</w:t>
                </w:r>
              </w:p>
            </w:sdtContent>
          </w:sdt>
          <w:p w14:paraId="06E562CE" w14:textId="12DC3512" w:rsidR="004D3011" w:rsidRDefault="00305903" w:rsidP="00036450">
            <w:r>
              <w:t>Kasturba Hospital, New Delhi</w:t>
            </w:r>
          </w:p>
          <w:p w14:paraId="295F4D21" w14:textId="041C2C23" w:rsidR="00305903" w:rsidRDefault="00305903" w:rsidP="00036450">
            <w:r>
              <w:t>Senior Resident</w:t>
            </w:r>
          </w:p>
          <w:p w14:paraId="72B2BB67" w14:textId="01708F4F" w:rsidR="00305903" w:rsidRDefault="00305903" w:rsidP="00036450">
            <w:r>
              <w:t>July 2022 – September 2023</w:t>
            </w:r>
          </w:p>
          <w:p w14:paraId="6F03C641" w14:textId="77777777" w:rsidR="00012C0A" w:rsidRDefault="00012C0A" w:rsidP="00036450"/>
          <w:p w14:paraId="7C42E978" w14:textId="0EF7DFA9" w:rsidR="00012C0A" w:rsidRDefault="00012C0A" w:rsidP="00036450">
            <w:r>
              <w:t>Sardar Vallabh Bhai Patel Hospital</w:t>
            </w:r>
            <w:r w:rsidR="007D5463">
              <w:t>,</w:t>
            </w:r>
            <w:r>
              <w:t xml:space="preserve"> New Delhi</w:t>
            </w:r>
          </w:p>
          <w:p w14:paraId="39C484AB" w14:textId="7F886887" w:rsidR="00012C0A" w:rsidRDefault="00012C0A" w:rsidP="00036450">
            <w:r>
              <w:t>Senior Resident</w:t>
            </w:r>
          </w:p>
          <w:p w14:paraId="08575E19" w14:textId="4823D6CE" w:rsidR="00012C0A" w:rsidRDefault="00012C0A" w:rsidP="00036450">
            <w:r>
              <w:t>December 2023 – February 2025</w:t>
            </w:r>
          </w:p>
          <w:p w14:paraId="5242589D" w14:textId="77777777" w:rsidR="009E5A1D" w:rsidRPr="009E5A1D" w:rsidRDefault="009E5A1D" w:rsidP="009E5A1D"/>
          <w:p w14:paraId="55DB6A67" w14:textId="6753DC34" w:rsidR="00036450" w:rsidRPr="004D3011" w:rsidRDefault="00036450" w:rsidP="004D3011">
            <w:pPr>
              <w:rPr>
                <w:color w:val="FFFFFF" w:themeColor="background1"/>
              </w:rPr>
            </w:pPr>
          </w:p>
        </w:tc>
      </w:tr>
    </w:tbl>
    <w:p w14:paraId="11F979F2" w14:textId="77777777" w:rsidR="009E5A1D" w:rsidRDefault="009E5A1D" w:rsidP="000C45FF">
      <w:pPr>
        <w:tabs>
          <w:tab w:val="left" w:pos="990"/>
        </w:tabs>
      </w:pPr>
    </w:p>
    <w:sectPr w:rsidR="009E5A1D" w:rsidSect="000C45FF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A0466" w14:textId="77777777" w:rsidR="00647D72" w:rsidRDefault="00647D72" w:rsidP="000C45FF">
      <w:r>
        <w:separator/>
      </w:r>
    </w:p>
  </w:endnote>
  <w:endnote w:type="continuationSeparator" w:id="0">
    <w:p w14:paraId="7A43C936" w14:textId="77777777" w:rsidR="00647D72" w:rsidRDefault="00647D72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E179F" w14:textId="77777777" w:rsidR="00647D72" w:rsidRDefault="00647D72" w:rsidP="000C45FF">
      <w:r>
        <w:separator/>
      </w:r>
    </w:p>
  </w:footnote>
  <w:footnote w:type="continuationSeparator" w:id="0">
    <w:p w14:paraId="318344D3" w14:textId="77777777" w:rsidR="00647D72" w:rsidRDefault="00647D72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77EC5" w14:textId="77777777" w:rsidR="000C45FF" w:rsidRDefault="000C45F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AC5559" wp14:editId="47530BA1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260336" cy="9628632"/>
          <wp:effectExtent l="0" t="0" r="0" b="0"/>
          <wp:wrapNone/>
          <wp:docPr id="3" name="Graphic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336" cy="96286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4726D"/>
    <w:multiLevelType w:val="hybridMultilevel"/>
    <w:tmpl w:val="321CC5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9B1"/>
    <w:rsid w:val="00012C0A"/>
    <w:rsid w:val="000130BD"/>
    <w:rsid w:val="00036450"/>
    <w:rsid w:val="00094499"/>
    <w:rsid w:val="000C45FF"/>
    <w:rsid w:val="000E3FD1"/>
    <w:rsid w:val="00112054"/>
    <w:rsid w:val="001317D8"/>
    <w:rsid w:val="001525E1"/>
    <w:rsid w:val="00180329"/>
    <w:rsid w:val="0019001F"/>
    <w:rsid w:val="001A74A5"/>
    <w:rsid w:val="001B2ABD"/>
    <w:rsid w:val="001E0391"/>
    <w:rsid w:val="001E1759"/>
    <w:rsid w:val="001F1ECC"/>
    <w:rsid w:val="00231009"/>
    <w:rsid w:val="002400EB"/>
    <w:rsid w:val="002469B1"/>
    <w:rsid w:val="00256CF7"/>
    <w:rsid w:val="00281FD5"/>
    <w:rsid w:val="0030481B"/>
    <w:rsid w:val="00305903"/>
    <w:rsid w:val="003156FC"/>
    <w:rsid w:val="003254B5"/>
    <w:rsid w:val="0037121F"/>
    <w:rsid w:val="003910D8"/>
    <w:rsid w:val="003A6B7D"/>
    <w:rsid w:val="003B06CA"/>
    <w:rsid w:val="003D02FB"/>
    <w:rsid w:val="00400F73"/>
    <w:rsid w:val="0040572F"/>
    <w:rsid w:val="004071FC"/>
    <w:rsid w:val="004073EA"/>
    <w:rsid w:val="00412E0C"/>
    <w:rsid w:val="00445947"/>
    <w:rsid w:val="004813B3"/>
    <w:rsid w:val="00496591"/>
    <w:rsid w:val="004C63E4"/>
    <w:rsid w:val="004D3011"/>
    <w:rsid w:val="005262AC"/>
    <w:rsid w:val="00541ADF"/>
    <w:rsid w:val="005630EA"/>
    <w:rsid w:val="00584EAF"/>
    <w:rsid w:val="005E39D5"/>
    <w:rsid w:val="005E4D24"/>
    <w:rsid w:val="00600670"/>
    <w:rsid w:val="0062123A"/>
    <w:rsid w:val="00646E75"/>
    <w:rsid w:val="00647D72"/>
    <w:rsid w:val="006771D0"/>
    <w:rsid w:val="00715FCB"/>
    <w:rsid w:val="00743101"/>
    <w:rsid w:val="00764C9F"/>
    <w:rsid w:val="007775E1"/>
    <w:rsid w:val="007867A0"/>
    <w:rsid w:val="007927F5"/>
    <w:rsid w:val="007D5463"/>
    <w:rsid w:val="00802CA0"/>
    <w:rsid w:val="009260CD"/>
    <w:rsid w:val="00940A66"/>
    <w:rsid w:val="00952C25"/>
    <w:rsid w:val="009E5A1D"/>
    <w:rsid w:val="00A2118D"/>
    <w:rsid w:val="00AD0A50"/>
    <w:rsid w:val="00AD76E2"/>
    <w:rsid w:val="00B20152"/>
    <w:rsid w:val="00B359E4"/>
    <w:rsid w:val="00B57D98"/>
    <w:rsid w:val="00B70850"/>
    <w:rsid w:val="00BC1B04"/>
    <w:rsid w:val="00C066B6"/>
    <w:rsid w:val="00C37BA1"/>
    <w:rsid w:val="00C4674C"/>
    <w:rsid w:val="00C506CF"/>
    <w:rsid w:val="00C72BED"/>
    <w:rsid w:val="00C9578B"/>
    <w:rsid w:val="00CB0055"/>
    <w:rsid w:val="00D2522B"/>
    <w:rsid w:val="00D422DE"/>
    <w:rsid w:val="00D5459D"/>
    <w:rsid w:val="00DA1F4D"/>
    <w:rsid w:val="00DD172A"/>
    <w:rsid w:val="00E0287E"/>
    <w:rsid w:val="00E25A26"/>
    <w:rsid w:val="00E4381A"/>
    <w:rsid w:val="00E55D74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A660CE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40A66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B359E4"/>
    <w:pPr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1B2ABD"/>
    <w:rPr>
      <w:caps/>
      <w:color w:val="000000" w:themeColor="text1"/>
      <w:sz w:val="96"/>
      <w:szCs w:val="76"/>
    </w:rPr>
  </w:style>
  <w:style w:type="character" w:styleId="Emphasis">
    <w:name w:val="Emphasis"/>
    <w:basedOn w:val="DefaultParagraphFont"/>
    <w:uiPriority w:val="11"/>
    <w:semiHidden/>
    <w:qFormat/>
    <w:rsid w:val="00E25A2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036450"/>
  </w:style>
  <w:style w:type="character" w:customStyle="1" w:styleId="DateChar">
    <w:name w:val="Date Char"/>
    <w:basedOn w:val="DefaultParagraphFont"/>
    <w:link w:val="Date"/>
    <w:uiPriority w:val="99"/>
    <w:rsid w:val="00036450"/>
    <w:rPr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81FD5"/>
    <w:rPr>
      <w:color w:val="B85A22" w:themeColor="accent2" w:themeShade="BF"/>
      <w:u w:val="single"/>
    </w:rPr>
  </w:style>
  <w:style w:type="character" w:styleId="UnresolvedMention">
    <w:name w:val="Unresolved Mention"/>
    <w:basedOn w:val="DefaultParagraphFont"/>
    <w:uiPriority w:val="99"/>
    <w:semiHidden/>
    <w:rsid w:val="004813B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45FF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45FF"/>
    <w:rPr>
      <w:sz w:val="22"/>
      <w:szCs w:val="22"/>
    </w:rPr>
  </w:style>
  <w:style w:type="table" w:styleId="TableGrid">
    <w:name w:val="Table Grid"/>
    <w:basedOn w:val="TableNormal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B2ABD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SubtitleChar">
    <w:name w:val="Subtitle Char"/>
    <w:basedOn w:val="DefaultParagraphFont"/>
    <w:link w:val="Subtitle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Heading3Char">
    <w:name w:val="Heading 3 Char"/>
    <w:basedOn w:val="DefaultParagraphFont"/>
    <w:link w:val="Heading3"/>
    <w:uiPriority w:val="9"/>
    <w:rsid w:val="00940A66"/>
    <w:rPr>
      <w:rFonts w:asciiTheme="majorHAnsi" w:eastAsiaTheme="majorEastAsia" w:hAnsiTheme="majorHAnsi" w:cstheme="majorBidi"/>
      <w:b/>
      <w:caps/>
      <w:color w:val="548AB7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359E4"/>
    <w:rPr>
      <w:b/>
      <w:sz w:val="18"/>
      <w:szCs w:val="22"/>
    </w:rPr>
  </w:style>
  <w:style w:type="paragraph" w:styleId="ListParagraph">
    <w:name w:val="List Paragraph"/>
    <w:basedOn w:val="Normal"/>
    <w:uiPriority w:val="34"/>
    <w:semiHidden/>
    <w:qFormat/>
    <w:rsid w:val="009E5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plavi\AppData\Local\Microsoft\Office\16.0\DTS\en-IN%7bF3534277-0532-46EE-B58D-799300B1F353%7d\%7bA24A4DE0-5964-4B61-8933-1C7F0BCE78B4%7dtf00546271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3FCFDE9B3A647DDB6D5AEBE072A4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858F6-CC14-4B6D-BA36-E3DABA7EDFDE}"/>
      </w:docPartPr>
      <w:docPartBody>
        <w:p w:rsidR="00FB29EB" w:rsidRDefault="00FB29EB">
          <w:pPr>
            <w:pStyle w:val="B3FCFDE9B3A647DDB6D5AEBE072A4FB3"/>
          </w:pPr>
          <w:r w:rsidRPr="00CB0055">
            <w:t>Contact</w:t>
          </w:r>
        </w:p>
      </w:docPartBody>
    </w:docPart>
    <w:docPart>
      <w:docPartPr>
        <w:name w:val="7BFE19873797410597CA27A573D48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84987-B3E0-4108-A45C-DAD5C04D8F1C}"/>
      </w:docPartPr>
      <w:docPartBody>
        <w:p w:rsidR="00FB29EB" w:rsidRDefault="00FB29EB">
          <w:pPr>
            <w:pStyle w:val="7BFE19873797410597CA27A573D48C24"/>
          </w:pPr>
          <w:r w:rsidRPr="004D3011">
            <w:t>EMAIL:</w:t>
          </w:r>
        </w:p>
      </w:docPartBody>
    </w:docPart>
    <w:docPart>
      <w:docPartPr>
        <w:name w:val="7F45DB3316194A6CB573EA2AFFA20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A24AF-BDC2-4DE0-A3D7-6279F793EE48}"/>
      </w:docPartPr>
      <w:docPartBody>
        <w:p w:rsidR="00FB29EB" w:rsidRDefault="00FB29EB">
          <w:pPr>
            <w:pStyle w:val="7F45DB3316194A6CB573EA2AFFA20420"/>
          </w:pPr>
          <w:r w:rsidRPr="00036450">
            <w:t>EDUCATION</w:t>
          </w:r>
        </w:p>
      </w:docPartBody>
    </w:docPart>
    <w:docPart>
      <w:docPartPr>
        <w:name w:val="CFB4CDA0FBB94BADAE1D29BC2610E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D4D1F-BC87-434C-82E1-8887244DDBB7}"/>
      </w:docPartPr>
      <w:docPartBody>
        <w:p w:rsidR="00FB29EB" w:rsidRDefault="00FB29EB">
          <w:pPr>
            <w:pStyle w:val="CFB4CDA0FBB94BADAE1D29BC2610E009"/>
          </w:pPr>
          <w:r w:rsidRPr="00036450">
            <w:t>WORK EXPERIENCE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9EB"/>
    <w:rsid w:val="003D02FB"/>
    <w:rsid w:val="008A1203"/>
    <w:rsid w:val="00BA6D00"/>
    <w:rsid w:val="00ED1733"/>
    <w:rsid w:val="00FB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kern w:val="0"/>
      <w:szCs w:val="26"/>
      <w:lang w:val="en-US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61E94A197EC42DE825E7347A447204E">
    <w:name w:val="561E94A197EC42DE825E7347A447204E"/>
  </w:style>
  <w:style w:type="paragraph" w:customStyle="1" w:styleId="B3FCFDE9B3A647DDB6D5AEBE072A4FB3">
    <w:name w:val="B3FCFDE9B3A647DDB6D5AEBE072A4FB3"/>
  </w:style>
  <w:style w:type="paragraph" w:customStyle="1" w:styleId="7BFE19873797410597CA27A573D48C24">
    <w:name w:val="7BFE19873797410597CA27A573D48C24"/>
  </w:style>
  <w:style w:type="character" w:styleId="Hyperlink">
    <w:name w:val="Hyperlink"/>
    <w:basedOn w:val="DefaultParagraphFont"/>
    <w:uiPriority w:val="99"/>
    <w:unhideWhenUsed/>
    <w:rPr>
      <w:color w:val="C45911" w:themeColor="accent2" w:themeShade="BF"/>
      <w:u w:val="single"/>
    </w:rPr>
  </w:style>
  <w:style w:type="paragraph" w:customStyle="1" w:styleId="7F45DB3316194A6CB573EA2AFFA20420">
    <w:name w:val="7F45DB3316194A6CB573EA2AFFA20420"/>
  </w:style>
  <w:style w:type="paragraph" w:customStyle="1" w:styleId="CFB4CDA0FBB94BADAE1D29BC2610E009">
    <w:name w:val="CFB4CDA0FBB94BADAE1D29BC2610E009"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aps/>
      <w:kern w:val="0"/>
      <w:szCs w:val="26"/>
      <w:lang w:val="en-US" w:eastAsia="ja-JP"/>
      <w14:ligatures w14:val="none"/>
    </w:rPr>
  </w:style>
  <w:style w:type="paragraph" w:customStyle="1" w:styleId="AF0C85684F9A4C919C1D649541004CED">
    <w:name w:val="AF0C85684F9A4C919C1D649541004C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{A24A4DE0-5964-4B61-8933-1C7F0BCE78B4}tf00546271_win32.dotx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2025-08-25T10:55:00Z</dcterms:created>
  <dcterms:modified xsi:type="dcterms:W3CDTF">2025-08-25T10:55:00Z</dcterms:modified>
</cp:coreProperties>
</file>